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SWYNFORD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Coventry into land of</w:t>
      </w:r>
    </w:p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24-106)</w:t>
      </w:r>
    </w:p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D530A" w:rsidRDefault="000D530A" w:rsidP="000D5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2016</w:t>
      </w:r>
      <w:bookmarkStart w:id="0" w:name="_GoBack"/>
      <w:bookmarkEnd w:id="0"/>
    </w:p>
    <w:sectPr w:rsidR="006B2F86" w:rsidRPr="000D53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30A" w:rsidRDefault="000D530A" w:rsidP="00E71FC3">
      <w:pPr>
        <w:spacing w:after="0" w:line="240" w:lineRule="auto"/>
      </w:pPr>
      <w:r>
        <w:separator/>
      </w:r>
    </w:p>
  </w:endnote>
  <w:endnote w:type="continuationSeparator" w:id="0">
    <w:p w:rsidR="000D530A" w:rsidRDefault="000D53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30A" w:rsidRDefault="000D530A" w:rsidP="00E71FC3">
      <w:pPr>
        <w:spacing w:after="0" w:line="240" w:lineRule="auto"/>
      </w:pPr>
      <w:r>
        <w:separator/>
      </w:r>
    </w:p>
  </w:footnote>
  <w:footnote w:type="continuationSeparator" w:id="0">
    <w:p w:rsidR="000D530A" w:rsidRDefault="000D53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0A"/>
    <w:rsid w:val="000D53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C259F"/>
  <w15:chartTrackingRefBased/>
  <w15:docId w15:val="{E731DAD7-79B4-4164-975E-7FD46DBC4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2016-05-24T16:18:00Z</dcterms:created>
  <dcterms:modified xsi:type="dcterms:W3CDTF">2016-05-24T16:18:00Z</dcterms:modified>
</cp:coreProperties>
</file>